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3026" w14:textId="753ADE64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424543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</w:t>
      </w:r>
      <w:r w:rsidR="00E26478">
        <w:rPr>
          <w:rFonts w:ascii="Arial" w:eastAsia="Batang" w:hAnsi="Arial" w:cs="Arial"/>
          <w:b/>
          <w:bCs/>
          <w:sz w:val="28"/>
          <w:szCs w:val="24"/>
          <w:lang w:eastAsia="en-US"/>
        </w:rPr>
        <w:t>655</w:t>
      </w:r>
      <w:r w:rsidR="009326B8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</w:p>
    <w:p w14:paraId="679B2A8C" w14:textId="50C1D712" w:rsidR="003D43DC" w:rsidRPr="003D43DC" w:rsidRDefault="00E961B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Bengaluru, India, 25</w:t>
      </w:r>
      <w:r w:rsidRPr="00E961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-29</w:t>
      </w:r>
      <w:r w:rsidRPr="00E961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proofErr w:type="gramStart"/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</w:t>
      </w:r>
      <w:proofErr w:type="gramEnd"/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2419C034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9326B8">
        <w:rPr>
          <w:rFonts w:ascii="Arial" w:hAnsi="Arial" w:cs="Arial"/>
          <w:b/>
          <w:sz w:val="22"/>
          <w:szCs w:val="22"/>
        </w:rPr>
        <w:t xml:space="preserve">Draft </w:t>
      </w:r>
      <w:r w:rsidR="00876260">
        <w:rPr>
          <w:rFonts w:ascii="Arial" w:hAnsi="Arial" w:cs="Arial"/>
          <w:b/>
          <w:sz w:val="22"/>
          <w:szCs w:val="22"/>
        </w:rPr>
        <w:t xml:space="preserve">Reply </w:t>
      </w:r>
      <w:r w:rsidR="003244F1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876260" w:rsidRPr="00876260">
        <w:rPr>
          <w:rFonts w:ascii="Arial" w:hAnsi="Arial" w:cs="Arial"/>
          <w:b/>
          <w:sz w:val="22"/>
          <w:szCs w:val="22"/>
        </w:rPr>
        <w:t>on</w:t>
      </w:r>
      <w:proofErr w:type="spellEnd"/>
      <w:r w:rsidR="00876260" w:rsidRPr="00876260">
        <w:rPr>
          <w:rFonts w:ascii="Arial" w:hAnsi="Arial" w:cs="Arial"/>
          <w:b/>
          <w:sz w:val="22"/>
          <w:szCs w:val="22"/>
        </w:rPr>
        <w:t xml:space="preserve"> CB Msg3 EDT</w:t>
      </w:r>
      <w:r w:rsidR="00876260">
        <w:rPr>
          <w:rFonts w:ascii="Arial" w:hAnsi="Arial" w:cs="Arial"/>
          <w:b/>
          <w:sz w:val="22"/>
          <w:szCs w:val="22"/>
        </w:rPr>
        <w:t xml:space="preserve"> for IoT NTN Ph3</w:t>
      </w:r>
    </w:p>
    <w:p w14:paraId="5EEDB4CE" w14:textId="0282B6DD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76260">
        <w:rPr>
          <w:rFonts w:ascii="Arial" w:hAnsi="Arial" w:cs="Arial"/>
          <w:b/>
          <w:sz w:val="22"/>
          <w:szCs w:val="22"/>
        </w:rPr>
        <w:t>Response to:</w:t>
      </w:r>
      <w:r w:rsidRPr="00876260">
        <w:rPr>
          <w:rFonts w:ascii="Arial" w:hAnsi="Arial" w:cs="Arial"/>
          <w:bCs/>
          <w:sz w:val="22"/>
          <w:szCs w:val="22"/>
        </w:rPr>
        <w:tab/>
      </w:r>
      <w:r w:rsidR="00424543" w:rsidRPr="00424543">
        <w:rPr>
          <w:rFonts w:ascii="Arial" w:hAnsi="Arial" w:cs="Arial"/>
          <w:b/>
          <w:sz w:val="22"/>
          <w:szCs w:val="22"/>
        </w:rPr>
        <w:t>R1-2504959</w:t>
      </w:r>
      <w:r w:rsidRPr="00876260">
        <w:rPr>
          <w:rFonts w:ascii="Arial" w:hAnsi="Arial" w:cs="Arial"/>
          <w:b/>
          <w:sz w:val="22"/>
          <w:szCs w:val="22"/>
        </w:rPr>
        <w:t>/</w:t>
      </w:r>
      <w:r w:rsidR="00424543" w:rsidRPr="00424543">
        <w:t xml:space="preserve"> </w:t>
      </w:r>
      <w:r w:rsidR="00424543" w:rsidRPr="00424543">
        <w:rPr>
          <w:rFonts w:ascii="Arial" w:hAnsi="Arial" w:cs="Arial"/>
          <w:b/>
          <w:sz w:val="22"/>
          <w:szCs w:val="22"/>
        </w:rPr>
        <w:t>R2-2504776</w:t>
      </w: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4566AE4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</w:t>
      </w:r>
      <w:r w:rsidR="00876260">
        <w:rPr>
          <w:rFonts w:ascii="Arial" w:hAnsi="Arial" w:cs="Arial"/>
          <w:b/>
          <w:sz w:val="22"/>
          <w:szCs w:val="22"/>
        </w:rPr>
        <w:t>Ph3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1035BE29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E5338D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876260">
        <w:rPr>
          <w:bCs/>
        </w:rPr>
        <w:t>Gilles Charbit</w:t>
      </w:r>
    </w:p>
    <w:p w14:paraId="6AEAA55F" w14:textId="0D468ADE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876260">
        <w:rPr>
          <w:bCs/>
        </w:rPr>
        <w:t>gilles.charbit</w:t>
      </w:r>
      <w:r w:rsidR="003244F1">
        <w:rPr>
          <w:bCs/>
        </w:rPr>
        <w:t>@</w:t>
      </w:r>
      <w:r w:rsidR="00876260">
        <w:rPr>
          <w:bCs/>
        </w:rPr>
        <w:t>mediatek</w:t>
      </w:r>
      <w:r w:rsidR="003244F1">
        <w:rPr>
          <w:bCs/>
        </w:rPr>
        <w:t>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70065C49" w14:textId="29D21CFF" w:rsidR="002C7783" w:rsidRPr="00BC3B35" w:rsidRDefault="00876260" w:rsidP="003244F1">
      <w:pPr>
        <w:pStyle w:val="00BodyText"/>
        <w:rPr>
          <w:rFonts w:cs="Arial"/>
          <w:bCs/>
          <w:sz w:val="20"/>
        </w:rPr>
      </w:pPr>
      <w:bookmarkStart w:id="11" w:name="OLE_LINK6"/>
      <w:r w:rsidRPr="00BC3B35">
        <w:rPr>
          <w:rFonts w:cs="Arial"/>
          <w:sz w:val="20"/>
        </w:rPr>
        <w:t>RAN1 would like to thank RAN2 for their LS on L1 parameters for CB-msg3-EDT</w:t>
      </w:r>
      <w:bookmarkEnd w:id="11"/>
      <w:r w:rsidRPr="00BC3B35">
        <w:rPr>
          <w:rFonts w:cs="Arial"/>
          <w:sz w:val="20"/>
        </w:rPr>
        <w:t xml:space="preserve">. </w:t>
      </w:r>
      <w:r w:rsidRPr="00BC3B35">
        <w:rPr>
          <w:rFonts w:cs="Arial"/>
          <w:bCs/>
          <w:sz w:val="20"/>
        </w:rPr>
        <w:t>RAN1 has considered the questions Q1</w:t>
      </w:r>
      <w:r w:rsidR="00424543" w:rsidRPr="00BC3B35">
        <w:rPr>
          <w:rFonts w:cs="Arial"/>
          <w:bCs/>
          <w:sz w:val="20"/>
        </w:rPr>
        <w:t xml:space="preserve"> and </w:t>
      </w:r>
      <w:r w:rsidRPr="00BC3B35">
        <w:rPr>
          <w:rFonts w:cs="Arial"/>
          <w:bCs/>
          <w:sz w:val="20"/>
        </w:rPr>
        <w:t>Q2 on CB ms3 EDT</w:t>
      </w:r>
      <w:r w:rsidR="003B0221" w:rsidRPr="00BC3B35">
        <w:rPr>
          <w:rFonts w:cs="Arial"/>
          <w:bCs/>
          <w:sz w:val="20"/>
        </w:rPr>
        <w:t xml:space="preserve">. </w:t>
      </w:r>
    </w:p>
    <w:p w14:paraId="4016BF93" w14:textId="2F9E1F46" w:rsidR="002C7783" w:rsidRPr="00BC3B35" w:rsidRDefault="002C7783" w:rsidP="002C778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</w:rPr>
        <w:t>Further, RAN1 did not provide response to</w:t>
      </w:r>
      <w:r w:rsidR="00DE00FB" w:rsidRPr="00BC3B35">
        <w:rPr>
          <w:rFonts w:ascii="Arial" w:hAnsi="Arial" w:cs="Arial"/>
        </w:rPr>
        <w:t xml:space="preserve"> questions </w:t>
      </w:r>
      <w:r w:rsidR="00DE00FB" w:rsidRPr="00BC3B35">
        <w:rPr>
          <w:rFonts w:ascii="Arial" w:hAnsi="Arial" w:cs="Arial"/>
          <w:lang w:val="en-US" w:eastAsia="sv-SE"/>
        </w:rPr>
        <w:t>Q</w:t>
      </w:r>
      <w:r w:rsidRPr="00BC3B35">
        <w:rPr>
          <w:rFonts w:ascii="Arial" w:hAnsi="Arial" w:cs="Arial"/>
          <w:lang w:val="en-US" w:eastAsia="sv-SE"/>
        </w:rPr>
        <w:t>5</w:t>
      </w:r>
      <w:r w:rsidR="00DE00FB" w:rsidRPr="00BC3B35">
        <w:rPr>
          <w:rFonts w:ascii="Arial" w:hAnsi="Arial" w:cs="Arial"/>
          <w:lang w:val="en-US" w:eastAsia="sv-SE"/>
        </w:rPr>
        <w:t xml:space="preserve"> and Q8</w:t>
      </w:r>
      <w:r w:rsidRPr="00BC3B35">
        <w:rPr>
          <w:rFonts w:ascii="Arial" w:hAnsi="Arial" w:cs="Arial"/>
          <w:lang w:val="en-US" w:eastAsia="sv-SE"/>
        </w:rPr>
        <w:t xml:space="preserve"> </w:t>
      </w:r>
      <w:r w:rsidR="00DE00FB" w:rsidRPr="00BC3B35">
        <w:rPr>
          <w:rFonts w:ascii="Arial" w:hAnsi="Arial" w:cs="Arial"/>
          <w:lang w:val="en-US" w:eastAsia="sv-SE"/>
        </w:rPr>
        <w:t>for RAN2 LS</w:t>
      </w:r>
      <w:r w:rsidRPr="00BC3B35">
        <w:rPr>
          <w:rFonts w:ascii="Arial" w:hAnsi="Arial" w:cs="Arial"/>
          <w:lang w:val="en-US" w:eastAsia="sv-SE"/>
        </w:rPr>
        <w:t xml:space="preserve"> on CB-msg3-EDT in LS R1-2503613 (R2-2503175) in the previous </w:t>
      </w:r>
      <w:r w:rsidR="00DE00FB" w:rsidRPr="00BC3B35">
        <w:rPr>
          <w:rFonts w:ascii="Arial" w:hAnsi="Arial" w:cs="Arial"/>
          <w:lang w:val="en-US" w:eastAsia="sv-SE"/>
        </w:rPr>
        <w:t xml:space="preserve">RAN1 </w:t>
      </w:r>
      <w:proofErr w:type="gramStart"/>
      <w:r w:rsidRPr="00BC3B35">
        <w:rPr>
          <w:rFonts w:ascii="Arial" w:hAnsi="Arial" w:cs="Arial"/>
          <w:lang w:val="en-US" w:eastAsia="sv-SE"/>
        </w:rPr>
        <w:t>reply</w:t>
      </w:r>
      <w:proofErr w:type="gramEnd"/>
      <w:r w:rsidRPr="00BC3B35">
        <w:rPr>
          <w:rFonts w:ascii="Arial" w:hAnsi="Arial" w:cs="Arial"/>
          <w:lang w:val="en-US" w:eastAsia="sv-SE"/>
        </w:rPr>
        <w:t xml:space="preserve"> LS (R1-2504905). </w:t>
      </w:r>
    </w:p>
    <w:p w14:paraId="309C47F8" w14:textId="3F0F5C1F" w:rsidR="00876260" w:rsidRPr="00BC3B35" w:rsidRDefault="003B0221" w:rsidP="003244F1">
      <w:pPr>
        <w:pStyle w:val="00BodyText"/>
        <w:rPr>
          <w:rFonts w:cs="Arial"/>
          <w:bCs/>
          <w:sz w:val="20"/>
        </w:rPr>
      </w:pPr>
      <w:r w:rsidRPr="00BC3B35">
        <w:rPr>
          <w:rFonts w:cs="Arial"/>
          <w:bCs/>
          <w:sz w:val="20"/>
        </w:rPr>
        <w:t xml:space="preserve">RAN1 </w:t>
      </w:r>
      <w:r w:rsidR="00876260" w:rsidRPr="00BC3B35">
        <w:rPr>
          <w:rFonts w:cs="Arial"/>
          <w:bCs/>
          <w:sz w:val="20"/>
        </w:rPr>
        <w:t>made the following replies:</w:t>
      </w:r>
    </w:p>
    <w:p w14:paraId="36961F60" w14:textId="276E04B9" w:rsidR="00876260" w:rsidRDefault="00876260" w:rsidP="00876260">
      <w:pPr>
        <w:pStyle w:val="Heading2"/>
      </w:pPr>
      <w:bookmarkStart w:id="12" w:name="OLE_LINK166"/>
      <w:r>
        <w:t>Question Q1</w:t>
      </w:r>
    </w:p>
    <w:bookmarkEnd w:id="12"/>
    <w:p w14:paraId="028BD3B1" w14:textId="4D74359E" w:rsidR="00424543" w:rsidRPr="00BC3B35" w:rsidRDefault="00424543" w:rsidP="0042454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RAN2 ask question Q1 on HARQ feedback for MSG4</w:t>
      </w: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7DA2AAA" wp14:editId="0F8A7341">
                <wp:simplePos x="0" y="0"/>
                <wp:positionH relativeFrom="column">
                  <wp:posOffset>16510</wp:posOffset>
                </wp:positionH>
                <wp:positionV relativeFrom="paragraph">
                  <wp:posOffset>330200</wp:posOffset>
                </wp:positionV>
                <wp:extent cx="6133465" cy="408940"/>
                <wp:effectExtent l="0" t="0" r="19685" b="26670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6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3C22F" w14:textId="77777777" w:rsidR="00424543" w:rsidRDefault="00424543" w:rsidP="00424543">
                            <w:pPr>
                              <w:jc w:val="both"/>
                              <w:rPr>
                                <w:lang w:val="en-US" w:eastAsia="sv-SE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 w:eastAsia="sv-SE"/>
                              </w:rPr>
                              <w:t>Q1</w:t>
                            </w:r>
                            <w:r>
                              <w:rPr>
                                <w:lang w:val="en-US" w:eastAsia="sv-SE"/>
                              </w:rPr>
                              <w:t xml:space="preserve">: RAN2 ask RAN1 whether there is any concern from RAN1 on the agreements regarding HARQ feedback for </w:t>
                            </w:r>
                            <w:proofErr w:type="gramStart"/>
                            <w:r>
                              <w:rPr>
                                <w:lang w:val="en-US" w:eastAsia="sv-SE"/>
                              </w:rPr>
                              <w:t>MSG4</w:t>
                            </w:r>
                            <w:proofErr w:type="gram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DA2AA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.3pt;margin-top:26pt;width:482.95pt;height:32.2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">
                <v:textbox style="mso-fit-shape-to-text:t">
                  <w:txbxContent>
                    <w:p w14:paraId="07A3C22F" w14:textId="77777777" w:rsidR="00424543" w:rsidRDefault="00424543" w:rsidP="00424543">
                      <w:pPr>
                        <w:jc w:val="both"/>
                        <w:rPr>
                          <w:lang w:val="en-US" w:eastAsia="sv-SE"/>
                        </w:rPr>
                      </w:pPr>
                      <w:r>
                        <w:rPr>
                          <w:b/>
                          <w:bCs/>
                          <w:lang w:val="en-US" w:eastAsia="sv-SE"/>
                        </w:rPr>
                        <w:t>Q1</w:t>
                      </w:r>
                      <w:r>
                        <w:rPr>
                          <w:lang w:val="en-US" w:eastAsia="sv-SE"/>
                        </w:rPr>
                        <w:t xml:space="preserve">: RAN2 ask RAN1 whether there is any concern from RAN1 on the agreements regarding HARQ feedback for </w:t>
                      </w:r>
                      <w:proofErr w:type="gramStart"/>
                      <w:r>
                        <w:rPr>
                          <w:lang w:val="en-US" w:eastAsia="sv-SE"/>
                        </w:rPr>
                        <w:t>MSG4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44EC04" w14:textId="77777777" w:rsidR="00424543" w:rsidRDefault="00424543" w:rsidP="00424543">
      <w:pPr>
        <w:jc w:val="both"/>
        <w:rPr>
          <w:bCs/>
          <w:lang w:eastAsia="sv-SE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4543" w14:paraId="3ED95428" w14:textId="77777777" w:rsidTr="004245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3091" w14:textId="77777777" w:rsidR="00424543" w:rsidRDefault="00424543">
            <w:pPr>
              <w:pStyle w:val="Agreement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lang w:val="sv-SE"/>
              </w:rPr>
              <w:t>RAN2#130 Agreements regarding HARQ feedback for MSG4 (i.e., CB-msg3 response):</w:t>
            </w:r>
          </w:p>
          <w:p w14:paraId="6B9716B8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The HARQ feedback resource information can be included in the CB-Msg4 together with contention resolution ID which identity the specific UE. RAN2 could revisit this proposal if RAN1 has some concern.</w:t>
            </w:r>
          </w:p>
          <w:p w14:paraId="1E4F8E5A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Whether to send the HARQ feedback for CB-Msg4 can be controlled by NW. UE does not send HARQ NACK.</w:t>
            </w:r>
          </w:p>
          <w:p w14:paraId="6D14CFC2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For NB-IoT, the SubCarrierSpacing of the HARQ feedback for CB-Msg4 is same as the CB-Msg3.</w:t>
            </w:r>
          </w:p>
          <w:p w14:paraId="5273471A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Reuse the existing format of HARQ ACK allocation signalling in the DCI. There is 2-bit HARQ ACK resource for eMTC and 4-bit HARQ ACK resource for NB-IoT. Reuse the meaning of DCI field in R1 SPEC. </w:t>
            </w:r>
          </w:p>
          <w:p w14:paraId="2B7B9394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b w:val="0"/>
                <w:bCs/>
                <w:lang w:val="sv-SE"/>
              </w:rPr>
              <w:t>Introduce a new CB-Msg3 Response (CBR) MAC sub-header in CB-Msg4. It has 1bit E for sub-header/payload indication, 2 bits T for sub-header type, 1bit T2 for HARQ ACK resource present, 1 bit T3 for TAC present, 1 bit T4 for C-RNTI present and 2bit R for reservation</w:t>
            </w:r>
          </w:p>
        </w:tc>
      </w:tr>
    </w:tbl>
    <w:p w14:paraId="327E4FA2" w14:textId="77777777" w:rsidR="00424543" w:rsidRDefault="00424543" w:rsidP="00424543">
      <w:pPr>
        <w:jc w:val="both"/>
        <w:rPr>
          <w:bCs/>
          <w:lang w:eastAsia="sv-SE"/>
        </w:rPr>
      </w:pPr>
    </w:p>
    <w:p w14:paraId="4BA25F11" w14:textId="77777777" w:rsidR="00424543" w:rsidRDefault="00424543" w:rsidP="003244F1">
      <w:pPr>
        <w:pStyle w:val="00BodyText"/>
        <w:rPr>
          <w:rFonts w:cs="Arial"/>
          <w:bCs/>
          <w:szCs w:val="22"/>
          <w:lang w:val="en-GB" w:eastAsia="en-GB"/>
        </w:rPr>
      </w:pPr>
    </w:p>
    <w:p w14:paraId="3508CDC8" w14:textId="4CC4AB7E" w:rsidR="00876260" w:rsidRPr="00876260" w:rsidRDefault="00876260" w:rsidP="00876260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 w:rsidRPr="00876260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Q1</w:t>
      </w:r>
      <w:r w:rsidR="00E21530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:</w:t>
      </w:r>
    </w:p>
    <w:p w14:paraId="695CE361" w14:textId="2F9CC449" w:rsidR="004730D6" w:rsidRPr="00BC3B35" w:rsidRDefault="004730D6" w:rsidP="004730D6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lastRenderedPageBreak/>
        <w:t xml:space="preserve">RAN1 reply to Q1: </w:t>
      </w:r>
    </w:p>
    <w:p w14:paraId="2B8BE0E6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sees no issue with the RAN2 agreement that HARQ feedback resource information is included in the CB-Msg4</w:t>
      </w:r>
    </w:p>
    <w:p w14:paraId="303F972C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also notes that using 2 bits for “HARQ ACK resource offset” in eMTC allows multiplexing only up to 4 users in the same response.</w:t>
      </w:r>
    </w:p>
    <w:p w14:paraId="6BAD66D9" w14:textId="77777777" w:rsidR="00876260" w:rsidRPr="00BC3B35" w:rsidRDefault="00876260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0FA38F5" w14:textId="3EA856BD" w:rsidR="00876260" w:rsidRPr="00D23AE2" w:rsidRDefault="00876260" w:rsidP="00D23AE2">
      <w:pPr>
        <w:pStyle w:val="Heading2"/>
      </w:pPr>
      <w:bookmarkStart w:id="13" w:name="OLE_LINK171"/>
      <w:r>
        <w:t>Question Q2</w:t>
      </w:r>
      <w:bookmarkEnd w:id="13"/>
    </w:p>
    <w:p w14:paraId="32D1B983" w14:textId="1748DC9E" w:rsidR="00D23AE2" w:rsidRDefault="00D23AE2" w:rsidP="003244F1">
      <w:pPr>
        <w:pStyle w:val="00BodyText"/>
        <w:rPr>
          <w:rFonts w:cs="Arial"/>
          <w:bCs/>
          <w:sz w:val="20"/>
          <w:lang w:eastAsia="en-GB"/>
        </w:rPr>
      </w:pPr>
    </w:p>
    <w:p w14:paraId="1EF13AE0" w14:textId="440BE841" w:rsidR="00424543" w:rsidRPr="00BC3B35" w:rsidRDefault="00424543" w:rsidP="0042454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RAN2 ask question Q2 regarding TAC in MSG4</w:t>
      </w: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5F644DF" wp14:editId="4C30298C">
                <wp:simplePos x="0" y="0"/>
                <wp:positionH relativeFrom="margin">
                  <wp:align>left</wp:align>
                </wp:positionH>
                <wp:positionV relativeFrom="paragraph">
                  <wp:posOffset>329565</wp:posOffset>
                </wp:positionV>
                <wp:extent cx="6133465" cy="408940"/>
                <wp:effectExtent l="0" t="0" r="19685" b="2667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6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CD7CF" w14:textId="77777777" w:rsidR="00424543" w:rsidRDefault="00424543" w:rsidP="00424543">
                            <w:r>
                              <w:rPr>
                                <w:b/>
                                <w:bCs/>
                              </w:rPr>
                              <w:t>Q2</w:t>
                            </w:r>
                            <w:r>
                              <w:t>: RAN2 ask RAN1 whether there is any concern from RAN1 and RAN4 on the agreements regarding TAC in MSG4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644DF" id="Text Box 12" o:spid="_x0000_s1027" type="#_x0000_t202" style="position:absolute;left:0;text-align:left;margin-left:0;margin-top:25.95pt;width:482.95pt;height:32.2pt;z-index:25167564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">
                <v:textbox style="mso-fit-shape-to-text:t">
                  <w:txbxContent>
                    <w:p w14:paraId="73BCD7CF" w14:textId="77777777" w:rsidR="00424543" w:rsidRDefault="00424543" w:rsidP="00424543">
                      <w:r>
                        <w:rPr>
                          <w:b/>
                          <w:bCs/>
                        </w:rPr>
                        <w:t>Q2</w:t>
                      </w:r>
                      <w:r>
                        <w:t>: RAN2 ask RAN1 whether there is any concern from RAN1 and RAN4 on the agreements regarding TAC in MSG4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14D3BE" w14:textId="77777777" w:rsidR="00424543" w:rsidRDefault="00424543" w:rsidP="00424543">
      <w:pPr>
        <w:jc w:val="both"/>
        <w:rPr>
          <w:lang w:val="en-US" w:eastAsia="sv-S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4543" w14:paraId="045F28EE" w14:textId="77777777" w:rsidTr="004245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ADB2" w14:textId="77777777" w:rsidR="00424543" w:rsidRDefault="00424543">
            <w:pPr>
              <w:pStyle w:val="Agreement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lang w:val="sv-SE"/>
              </w:rPr>
              <w:t>Agreements regarding TAC in MSG4 (i.e., CB-msg3 response):</w:t>
            </w:r>
          </w:p>
          <w:p w14:paraId="4C1D699F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The TAC is optionally used in the CB-Msg3 response. </w:t>
            </w:r>
          </w:p>
          <w:p w14:paraId="1F69CF15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RAN2 assumes that NTA=0 for initial CB-msg3 transmission. </w:t>
            </w:r>
          </w:p>
          <w:p w14:paraId="393A15B2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RAN2 assumes the length of the TAC field is 6 bits (we can revisit this if there is major R1 impact on TA calculation)</w:t>
            </w:r>
          </w:p>
        </w:tc>
      </w:tr>
    </w:tbl>
    <w:p w14:paraId="6DFD0118" w14:textId="77777777" w:rsidR="00424543" w:rsidRPr="00424543" w:rsidRDefault="00424543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5BEE168" w14:textId="7262A0ED" w:rsidR="00D23AE2" w:rsidRPr="00D23AE2" w:rsidRDefault="00D23AE2" w:rsidP="00D23AE2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bookmarkStart w:id="14" w:name="OLE_LINK170"/>
      <w:r w:rsidRPr="00D23AE2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Q2</w:t>
      </w:r>
      <w:r w:rsidR="00E21530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:</w:t>
      </w:r>
    </w:p>
    <w:bookmarkEnd w:id="14"/>
    <w:p w14:paraId="1DE0528F" w14:textId="77777777" w:rsidR="004730D6" w:rsidRPr="00BC3B35" w:rsidRDefault="004730D6" w:rsidP="004730D6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Q2: </w:t>
      </w:r>
    </w:p>
    <w:p w14:paraId="41CC025A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has no issue on TAC in MSG4 (i.e., CB-msg3 response).</w:t>
      </w:r>
    </w:p>
    <w:p w14:paraId="36031ECE" w14:textId="77777777" w:rsidR="007B3EFF" w:rsidRPr="00033F31" w:rsidRDefault="007B3EFF" w:rsidP="003244F1">
      <w:pPr>
        <w:pStyle w:val="00BodyText"/>
        <w:rPr>
          <w:rFonts w:cs="Arial"/>
          <w:bCs/>
          <w:szCs w:val="22"/>
        </w:rPr>
      </w:pPr>
    </w:p>
    <w:p w14:paraId="29EE570E" w14:textId="25882CC7" w:rsidR="00033F31" w:rsidRPr="00033F31" w:rsidRDefault="00033F31" w:rsidP="00033F31">
      <w:pPr>
        <w:pStyle w:val="Heading2"/>
      </w:pPr>
      <w:r w:rsidRPr="00033F31">
        <w:t>Question Q5</w:t>
      </w:r>
    </w:p>
    <w:p w14:paraId="23617DF6" w14:textId="3FBE7BAB" w:rsidR="00033F31" w:rsidRPr="00BC3B35" w:rsidRDefault="00033F31" w:rsidP="00033F31">
      <w:pPr>
        <w:rPr>
          <w:rFonts w:ascii="Arial" w:hAnsi="Arial" w:cs="Arial"/>
          <w:lang w:val="en-US" w:eastAsia="zh-CN"/>
        </w:rPr>
      </w:pP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EC0C14B" wp14:editId="2F2451D1">
                <wp:simplePos x="0" y="0"/>
                <wp:positionH relativeFrom="margin">
                  <wp:align>center</wp:align>
                </wp:positionH>
                <wp:positionV relativeFrom="paragraph">
                  <wp:posOffset>328295</wp:posOffset>
                </wp:positionV>
                <wp:extent cx="5988050" cy="565150"/>
                <wp:effectExtent l="0" t="0" r="12700" b="2540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45919" w14:textId="77777777" w:rsidR="00033F31" w:rsidRPr="00BC3B35" w:rsidRDefault="00033F31" w:rsidP="00033F31">
                            <w:pPr>
                              <w:rPr>
                                <w:rFonts w:ascii="Arial" w:hAnsi="Arial" w:cs="Arial"/>
                                <w:lang w:val="en-US" w:eastAsia="zh-CN"/>
                              </w:rPr>
                            </w:pPr>
                            <w:bookmarkStart w:id="15" w:name="OLE_LINK184"/>
                            <w:r w:rsidRPr="00BC3B35">
                              <w:rPr>
                                <w:rFonts w:ascii="Arial" w:hAnsi="Arial" w:cs="Arial"/>
                                <w:b/>
                                <w:bCs/>
                                <w:lang w:val="en-US" w:eastAsia="zh-CN"/>
                              </w:rPr>
                              <w:t>Q5</w:t>
                            </w:r>
                            <w:r w:rsidRPr="00BC3B35">
                              <w:rPr>
                                <w:rFonts w:ascii="Arial" w:hAnsi="Arial" w:cs="Arial"/>
                                <w:lang w:val="en-US" w:eastAsia="zh-CN"/>
                              </w:rPr>
                              <w:t>: For eMTC, RAN2 agrees to have PUCCH configuration for shared resource configuration and decides to reuse the parameters from PUR PUCCH configuration (in IE PUR-PUCCH-Config-r16, as below) as baseline. RAN2 would like to check with RAN1 on how to define the detailed PUCCH configuration.</w:t>
                            </w:r>
                          </w:p>
                          <w:bookmarkEnd w:id="15"/>
                          <w:p w14:paraId="4E9B01DA" w14:textId="77777777" w:rsidR="00033F31" w:rsidRDefault="00033F31" w:rsidP="00033F31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C0C14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margin-left:0;margin-top:25.85pt;width:471.5pt;height:44.5pt;z-index:2516776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">
                <v:textbox>
                  <w:txbxContent>
                    <w:p w14:paraId="73C45919" w14:textId="77777777" w:rsidR="00033F31" w:rsidRPr="00BC3B35" w:rsidRDefault="00033F31" w:rsidP="00033F31">
                      <w:pPr>
                        <w:rPr>
                          <w:rFonts w:ascii="Arial" w:hAnsi="Arial" w:cs="Arial"/>
                          <w:lang w:val="en-US" w:eastAsia="zh-CN"/>
                        </w:rPr>
                      </w:pPr>
                      <w:bookmarkStart w:id="16" w:name="OLE_LINK184"/>
                      <w:r w:rsidRPr="00BC3B35">
                        <w:rPr>
                          <w:rFonts w:ascii="Arial" w:hAnsi="Arial" w:cs="Arial"/>
                          <w:b/>
                          <w:bCs/>
                          <w:lang w:val="en-US" w:eastAsia="zh-CN"/>
                        </w:rPr>
                        <w:t>Q5</w:t>
                      </w:r>
                      <w:r w:rsidRPr="00BC3B35">
                        <w:rPr>
                          <w:rFonts w:ascii="Arial" w:hAnsi="Arial" w:cs="Arial"/>
                          <w:lang w:val="en-US" w:eastAsia="zh-CN"/>
                        </w:rPr>
                        <w:t>: For eMTC, RAN2 agrees to have PUCCH configuration for shared resource configuration and decides to reuse the parameters from PUR PUCCH configuration (in IE PUR-PUCCH-Config-r16, as below) as baseline. RAN2 would like to check with RAN1 on how to define the detailed PUCCH configuration.</w:t>
                      </w:r>
                    </w:p>
                    <w:bookmarkEnd w:id="16"/>
                    <w:p w14:paraId="4E9B01DA" w14:textId="77777777" w:rsidR="00033F31" w:rsidRDefault="00033F31" w:rsidP="00033F31">
                      <w:pPr>
                        <w:rPr>
                          <w:lang w:val="en-US" w:eastAsia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3B35" w:rsidRPr="00BC3B35">
        <w:rPr>
          <w:rFonts w:ascii="Arial" w:hAnsi="Arial" w:cs="Arial"/>
          <w:lang w:val="en-US" w:eastAsia="zh-CN"/>
        </w:rPr>
        <w:t>RAN2 question on Q5</w:t>
      </w:r>
    </w:p>
    <w:p w14:paraId="6E2A0109" w14:textId="77777777" w:rsidR="00033F31" w:rsidRDefault="00033F31" w:rsidP="00033F31">
      <w:pPr>
        <w:rPr>
          <w:lang w:val="en-US" w:eastAsia="zh-CN"/>
        </w:rPr>
      </w:pPr>
    </w:p>
    <w:p w14:paraId="4CCDE51F" w14:textId="77777777" w:rsidR="00033F31" w:rsidRDefault="00033F31" w:rsidP="00033F31">
      <w:pPr>
        <w:pStyle w:val="PL"/>
        <w:shd w:val="clear" w:color="auto" w:fill="E6E6E6"/>
        <w:rPr>
          <w:lang w:eastAsia="ja-JP"/>
        </w:rPr>
      </w:pPr>
      <w:bookmarkStart w:id="17" w:name="OLE_LINK185"/>
      <w:r>
        <w:t>PUR-PUCCH-Config-r16 ::=</w:t>
      </w:r>
      <w:r>
        <w:tab/>
      </w:r>
      <w:r>
        <w:tab/>
      </w:r>
      <w:r>
        <w:tab/>
        <w:t>SEQUENCE {</w:t>
      </w:r>
    </w:p>
    <w:p w14:paraId="11DBB007" w14:textId="77777777" w:rsidR="00033F31" w:rsidRDefault="00033F31" w:rsidP="00033F31">
      <w:pPr>
        <w:pStyle w:val="PL"/>
        <w:shd w:val="pct10" w:color="auto" w:fill="auto"/>
        <w:rPr>
          <w:lang w:val="sv-SE" w:eastAsia="sv-SE"/>
        </w:rPr>
      </w:pPr>
      <w:r>
        <w:tab/>
        <w:t>n1PUCCH-AN-r16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33FCC73F" w14:textId="77777777" w:rsidR="00033F31" w:rsidRDefault="00033F31" w:rsidP="00033F31">
      <w:pPr>
        <w:pStyle w:val="PL"/>
        <w:shd w:val="pct10" w:color="auto" w:fill="auto"/>
      </w:pPr>
      <w:r>
        <w:tab/>
        <w:t>pucch-NumRepetitionCE-Format1-r16</w:t>
      </w:r>
      <w:r>
        <w:tab/>
        <w:t>ENUMERATED {n1, n2, n4, n8}</w:t>
      </w:r>
      <w:r>
        <w:tab/>
        <w:t>OPTIONAL</w:t>
      </w:r>
      <w:r>
        <w:tab/>
        <w:t>-- Need ON</w:t>
      </w:r>
    </w:p>
    <w:p w14:paraId="03749967" w14:textId="77777777" w:rsidR="00033F31" w:rsidRDefault="00033F31" w:rsidP="00033F31">
      <w:pPr>
        <w:pStyle w:val="PL"/>
        <w:shd w:val="clear" w:color="auto" w:fill="E6E6E6"/>
      </w:pPr>
      <w:r>
        <w:t>}</w:t>
      </w:r>
      <w:bookmarkEnd w:id="17"/>
    </w:p>
    <w:p w14:paraId="00065263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1DD65623" w14:textId="363159A7" w:rsidR="00033F31" w:rsidRDefault="00033F31" w:rsidP="00033F31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</w:t>
      </w:r>
      <w:r w:rsidR="00DA746F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:</w:t>
      </w:r>
    </w:p>
    <w:p w14:paraId="60DD31A7" w14:textId="5EDD935F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</w:p>
    <w:p w14:paraId="2FC55320" w14:textId="1B171DC1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Q5: </w:t>
      </w:r>
    </w:p>
    <w:p w14:paraId="5C2AA798" w14:textId="31961B1F" w:rsidR="005C332D" w:rsidRPr="00BC3B35" w:rsidRDefault="001B1DB9" w:rsidP="0028739C">
      <w:pPr>
        <w:pStyle w:val="00BodyText"/>
        <w:numPr>
          <w:ilvl w:val="0"/>
          <w:numId w:val="29"/>
        </w:numPr>
        <w:rPr>
          <w:rFonts w:cs="Arial"/>
          <w:sz w:val="20"/>
        </w:rPr>
      </w:pPr>
      <w:r w:rsidRPr="00BC3B35">
        <w:rPr>
          <w:rFonts w:cs="Arial"/>
          <w:sz w:val="20"/>
        </w:rPr>
        <w:t xml:space="preserve">RAN1 confirm that for </w:t>
      </w:r>
      <w:r w:rsidR="005C332D" w:rsidRPr="00BC3B35">
        <w:rPr>
          <w:rFonts w:cs="Arial"/>
          <w:sz w:val="20"/>
        </w:rPr>
        <w:t>CB-Msg3 EDT for eMTC, n1PUCCH-AN and pucch-NumRepetitionCE-Format1 can be reused.</w:t>
      </w:r>
    </w:p>
    <w:p w14:paraId="52710B71" w14:textId="77777777" w:rsidR="00033F31" w:rsidRPr="005C332D" w:rsidRDefault="00033F31" w:rsidP="003244F1">
      <w:pPr>
        <w:pStyle w:val="00BodyText"/>
        <w:rPr>
          <w:rFonts w:ascii="Times New Roman" w:hAnsi="Times New Roman"/>
          <w:szCs w:val="22"/>
        </w:rPr>
      </w:pPr>
    </w:p>
    <w:p w14:paraId="2398DD3A" w14:textId="121CDC63" w:rsidR="00033F31" w:rsidRDefault="00033F31" w:rsidP="00033F31">
      <w:pPr>
        <w:pStyle w:val="Heading2"/>
      </w:pPr>
      <w:r>
        <w:lastRenderedPageBreak/>
        <w:t>Question Q8</w:t>
      </w:r>
    </w:p>
    <w:p w14:paraId="0CD7D05A" w14:textId="67A4F7E9" w:rsidR="003F5D10" w:rsidRPr="00BC3B35" w:rsidRDefault="003F5D10" w:rsidP="005C332D">
      <w:pPr>
        <w:pStyle w:val="00BodyText"/>
        <w:rPr>
          <w:rFonts w:cs="Arial"/>
          <w:iCs/>
          <w:szCs w:val="22"/>
          <w:lang w:eastAsia="zh-CN"/>
        </w:rPr>
      </w:pPr>
      <w:r w:rsidRPr="00BC3B3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C3951A5" wp14:editId="119CC93A">
                <wp:simplePos x="0" y="0"/>
                <wp:positionH relativeFrom="margin">
                  <wp:align>right</wp:align>
                </wp:positionH>
                <wp:positionV relativeFrom="paragraph">
                  <wp:posOffset>342265</wp:posOffset>
                </wp:positionV>
                <wp:extent cx="6248400" cy="1727200"/>
                <wp:effectExtent l="0" t="0" r="19050" b="254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2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8623A3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Q8</w:t>
                            </w: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: For both eMTC and NB-IoT, any other L1 parameters are needed for CB-Msg3-EDT procedure in additional to previous discussion? </w:t>
                            </w:r>
                          </w:p>
                          <w:p w14:paraId="75C4EB53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In addition, RAN2 agrees that:</w:t>
                            </w:r>
                          </w:p>
                          <w:p w14:paraId="1E84BB47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>Introduce a new RNTI (</w:t>
                            </w:r>
                            <w:proofErr w:type="gramStart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>i.e.</w:t>
                            </w:r>
                            <w:proofErr w:type="gramEnd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 xml:space="preserve"> CB-RNTI) </w:t>
                            </w:r>
                            <w:bookmarkStart w:id="18" w:name="OLE_LINK103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>for CB-Msg4 monitoring and CB-Msg3 scrambling</w:t>
                            </w:r>
                            <w:bookmarkEnd w:id="18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 xml:space="preserve">. We include this agreement in the LS to RAN1 </w:t>
                            </w:r>
                          </w:p>
                          <w:p w14:paraId="63628F7F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      </w:r>
                          </w:p>
                          <w:p w14:paraId="5727D3ED" w14:textId="77777777" w:rsidR="003F5D10" w:rsidRDefault="003F5D10" w:rsidP="003F5D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51A5" id="Text Box 2" o:spid="_x0000_s1029" type="#_x0000_t202" style="position:absolute;margin-left:440.8pt;margin-top:26.95pt;width:492pt;height:136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">
                <v:textbox>
                  <w:txbxContent>
                    <w:p w14:paraId="2F8623A3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Q8</w:t>
                      </w:r>
                      <w:r w:rsidRPr="00BC3B35">
                        <w:rPr>
                          <w:rFonts w:ascii="Arial" w:hAnsi="Arial" w:cs="Arial"/>
                          <w:lang w:val="en-US"/>
                        </w:rPr>
                        <w:t xml:space="preserve">: For both eMTC and NB-IoT, any other L1 parameters are needed for CB-Msg3-EDT procedure in additional to previous discussion? </w:t>
                      </w:r>
                    </w:p>
                    <w:p w14:paraId="75C4EB53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lang w:val="en-US"/>
                        </w:rPr>
                        <w:t>In addition, RAN2 agrees that:</w:t>
                      </w:r>
                    </w:p>
                    <w:p w14:paraId="1E84BB47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BC3B35">
                        <w:rPr>
                          <w:rFonts w:ascii="Arial" w:hAnsi="Arial" w:cs="Arial"/>
                          <w:b/>
                        </w:rPr>
                        <w:t>Introduce a new RNTI (</w:t>
                      </w:r>
                      <w:proofErr w:type="gramStart"/>
                      <w:r w:rsidRPr="00BC3B35">
                        <w:rPr>
                          <w:rFonts w:ascii="Arial" w:hAnsi="Arial" w:cs="Arial"/>
                          <w:b/>
                        </w:rPr>
                        <w:t>i.e.</w:t>
                      </w:r>
                      <w:proofErr w:type="gramEnd"/>
                      <w:r w:rsidRPr="00BC3B35">
                        <w:rPr>
                          <w:rFonts w:ascii="Arial" w:hAnsi="Arial" w:cs="Arial"/>
                          <w:b/>
                        </w:rPr>
                        <w:t xml:space="preserve"> CB-RNTI) </w:t>
                      </w:r>
                      <w:bookmarkStart w:id="19" w:name="OLE_LINK103"/>
                      <w:r w:rsidRPr="00BC3B35">
                        <w:rPr>
                          <w:rFonts w:ascii="Arial" w:hAnsi="Arial" w:cs="Arial"/>
                          <w:b/>
                        </w:rPr>
                        <w:t>for CB-Msg4 monitoring and CB-Msg3 scrambling</w:t>
                      </w:r>
                      <w:bookmarkEnd w:id="19"/>
                      <w:r w:rsidRPr="00BC3B35">
                        <w:rPr>
                          <w:rFonts w:ascii="Arial" w:hAnsi="Arial" w:cs="Arial"/>
                          <w:b/>
                        </w:rPr>
                        <w:t xml:space="preserve">. We include this agreement in the LS to RAN1 </w:t>
                      </w:r>
                    </w:p>
                    <w:p w14:paraId="63628F7F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lang w:val="en-US"/>
                        </w:rPr>
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</w:r>
                    </w:p>
                    <w:p w14:paraId="5727D3ED" w14:textId="77777777" w:rsidR="003F5D10" w:rsidRDefault="003F5D10" w:rsidP="003F5D10"/>
                  </w:txbxContent>
                </v:textbox>
                <w10:wrap type="square" anchorx="margin"/>
              </v:shape>
            </w:pict>
          </mc:Fallback>
        </mc:AlternateContent>
      </w:r>
      <w:r w:rsidR="00BC3B35" w:rsidRPr="00BC3B35">
        <w:rPr>
          <w:rFonts w:cs="Arial"/>
          <w:iCs/>
          <w:szCs w:val="22"/>
          <w:lang w:eastAsia="zh-CN"/>
        </w:rPr>
        <w:t>RAN2 question on Q8</w:t>
      </w:r>
    </w:p>
    <w:p w14:paraId="26E2966B" w14:textId="77777777" w:rsidR="005C332D" w:rsidRDefault="005C332D" w:rsidP="005C332D">
      <w:pPr>
        <w:pStyle w:val="00BodyText"/>
        <w:rPr>
          <w:rFonts w:cs="Arial"/>
          <w:b/>
          <w:bCs/>
          <w:iCs/>
          <w:szCs w:val="22"/>
          <w:lang w:eastAsia="zh-CN"/>
        </w:rPr>
      </w:pPr>
    </w:p>
    <w:p w14:paraId="3939ECBC" w14:textId="74877D1E" w:rsidR="00033F31" w:rsidRDefault="00033F31" w:rsidP="00033F31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Q8:</w:t>
      </w:r>
    </w:p>
    <w:p w14:paraId="38EA99B2" w14:textId="77777777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</w:p>
    <w:p w14:paraId="34EAE007" w14:textId="3C197D59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Q8: </w:t>
      </w:r>
    </w:p>
    <w:p w14:paraId="25E7B826" w14:textId="27B579C1" w:rsidR="00033F31" w:rsidRPr="00BC3B35" w:rsidRDefault="005C332D" w:rsidP="0028739C">
      <w:pPr>
        <w:pStyle w:val="00BodyText"/>
        <w:numPr>
          <w:ilvl w:val="0"/>
          <w:numId w:val="29"/>
        </w:numPr>
        <w:rPr>
          <w:rFonts w:cs="Arial"/>
          <w:sz w:val="20"/>
        </w:rPr>
      </w:pPr>
      <w:r w:rsidRPr="00BC3B35">
        <w:rPr>
          <w:rFonts w:cs="Arial"/>
          <w:sz w:val="20"/>
        </w:rPr>
        <w:t xml:space="preserve">RAN1 does not see any issue for RAN2 on the </w:t>
      </w:r>
      <w:proofErr w:type="gramStart"/>
      <w:r w:rsidRPr="00BC3B35">
        <w:rPr>
          <w:rFonts w:cs="Arial"/>
          <w:sz w:val="20"/>
        </w:rPr>
        <w:t>introduction  a</w:t>
      </w:r>
      <w:proofErr w:type="gramEnd"/>
      <w:r w:rsidRPr="00BC3B35">
        <w:rPr>
          <w:rFonts w:cs="Arial"/>
          <w:sz w:val="20"/>
        </w:rPr>
        <w:t xml:space="preserve"> new RNTI (i.e. CB-RNTI) for CB-Msg4 monitoring and CB-Msg3 scrambling. </w:t>
      </w:r>
      <w:r w:rsidR="001B1DB9" w:rsidRPr="00BC3B35">
        <w:rPr>
          <w:rFonts w:cs="Arial"/>
          <w:sz w:val="20"/>
        </w:rPr>
        <w:t>Additionally, from RAN1 perspective, ack-NACK-NumRepetitions-r16 can be supported to configure number of repetitions for HARQ-ACK feedback corresponding to the NPDSCH carrying CB-msg</w:t>
      </w:r>
      <w:proofErr w:type="gramStart"/>
      <w:r w:rsidR="001B1DB9" w:rsidRPr="00BC3B35">
        <w:rPr>
          <w:rFonts w:cs="Arial"/>
          <w:sz w:val="20"/>
        </w:rPr>
        <w:t>4..</w:t>
      </w:r>
      <w:proofErr w:type="gramEnd"/>
    </w:p>
    <w:p w14:paraId="4C6ED035" w14:textId="77777777" w:rsidR="00033F31" w:rsidRPr="00BC3B35" w:rsidRDefault="00033F31" w:rsidP="003244F1">
      <w:pPr>
        <w:pStyle w:val="00BodyText"/>
        <w:rPr>
          <w:rFonts w:cs="Arial"/>
          <w:szCs w:val="22"/>
        </w:rPr>
      </w:pPr>
    </w:p>
    <w:p w14:paraId="6675E8AB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790AF91E" w14:textId="2B461FAD" w:rsidR="00604717" w:rsidRPr="00BC3B35" w:rsidRDefault="000E19D4">
      <w:pPr>
        <w:spacing w:after="120"/>
        <w:rPr>
          <w:rFonts w:ascii="Arial" w:hAnsi="Arial" w:cs="Arial"/>
          <w:bCs/>
        </w:rPr>
      </w:pPr>
      <w:r w:rsidRPr="00BC3B35">
        <w:rPr>
          <w:rFonts w:ascii="Arial" w:hAnsi="Arial" w:cs="Arial"/>
          <w:b/>
        </w:rPr>
        <w:t xml:space="preserve">ACTION: </w:t>
      </w:r>
      <w:r w:rsidRPr="00BC3B35">
        <w:rPr>
          <w:rFonts w:ascii="Arial" w:eastAsia="DengXian" w:hAnsi="Arial" w:cs="Arial"/>
          <w:b/>
        </w:rPr>
        <w:t xml:space="preserve">  </w:t>
      </w:r>
      <w:r w:rsidRPr="00BC3B35">
        <w:rPr>
          <w:rFonts w:ascii="Arial" w:hAnsi="Arial" w:cs="Arial"/>
          <w:bCs/>
        </w:rPr>
        <w:t>RAN</w:t>
      </w:r>
      <w:r w:rsidR="003146B8" w:rsidRPr="00BC3B35">
        <w:rPr>
          <w:rFonts w:ascii="Arial" w:hAnsi="Arial" w:cs="Arial"/>
          <w:bCs/>
        </w:rPr>
        <w:t>1</w:t>
      </w:r>
      <w:r w:rsidRPr="00BC3B35">
        <w:rPr>
          <w:rFonts w:ascii="Arial" w:hAnsi="Arial" w:cs="Arial"/>
          <w:bCs/>
        </w:rPr>
        <w:t xml:space="preserve"> </w:t>
      </w:r>
      <w:r w:rsidR="003D1870" w:rsidRPr="00BC3B35">
        <w:rPr>
          <w:rFonts w:ascii="Arial" w:hAnsi="Arial" w:cs="Arial"/>
          <w:bCs/>
        </w:rPr>
        <w:t xml:space="preserve">respectfully </w:t>
      </w:r>
      <w:r w:rsidRPr="00BC3B35">
        <w:rPr>
          <w:rFonts w:ascii="Arial" w:hAnsi="Arial" w:cs="Arial"/>
          <w:bCs/>
        </w:rPr>
        <w:t>ask</w:t>
      </w:r>
      <w:r w:rsidRPr="00BC3B35">
        <w:rPr>
          <w:rFonts w:ascii="Arial" w:eastAsia="SimSun" w:hAnsi="Arial" w:cs="Arial"/>
          <w:bCs/>
          <w:lang w:val="en-US"/>
        </w:rPr>
        <w:t>s</w:t>
      </w:r>
      <w:r w:rsidRPr="00BC3B35">
        <w:rPr>
          <w:rFonts w:ascii="Arial" w:hAnsi="Arial" w:cs="Arial"/>
          <w:bCs/>
        </w:rPr>
        <w:t xml:space="preserve"> RAN</w:t>
      </w:r>
      <w:r w:rsidR="00876260" w:rsidRPr="00BC3B35">
        <w:rPr>
          <w:rFonts w:ascii="Arial" w:hAnsi="Arial" w:cs="Arial"/>
          <w:bCs/>
        </w:rPr>
        <w:t>2</w:t>
      </w:r>
      <w:r w:rsidRPr="00BC3B35">
        <w:rPr>
          <w:rFonts w:ascii="Arial" w:hAnsi="Arial" w:cs="Arial"/>
          <w:bCs/>
        </w:rPr>
        <w:t xml:space="preserve"> </w:t>
      </w:r>
      <w:r w:rsidR="00876260" w:rsidRPr="00BC3B35">
        <w:rPr>
          <w:rFonts w:ascii="Arial" w:hAnsi="Arial" w:cs="Arial"/>
          <w:bCs/>
        </w:rPr>
        <w:t>to take into account their response to questions Q1</w:t>
      </w:r>
      <w:r w:rsidR="00424543" w:rsidRPr="00BC3B35">
        <w:rPr>
          <w:rFonts w:ascii="Arial" w:hAnsi="Arial" w:cs="Arial"/>
          <w:bCs/>
        </w:rPr>
        <w:t xml:space="preserve"> and </w:t>
      </w:r>
      <w:r w:rsidR="00876260" w:rsidRPr="00BC3B35">
        <w:rPr>
          <w:rFonts w:ascii="Arial" w:hAnsi="Arial" w:cs="Arial"/>
          <w:bCs/>
        </w:rPr>
        <w:t>Q2</w:t>
      </w:r>
      <w:r w:rsidR="00604717" w:rsidRPr="00BC3B35">
        <w:rPr>
          <w:rFonts w:ascii="Arial" w:hAnsi="Arial" w:cs="Arial"/>
          <w:bCs/>
        </w:rPr>
        <w:t xml:space="preserve">, and </w:t>
      </w:r>
      <w:r w:rsidR="00154DFB" w:rsidRPr="00BC3B35">
        <w:rPr>
          <w:rFonts w:ascii="Arial" w:hAnsi="Arial" w:cs="Arial"/>
          <w:bCs/>
        </w:rPr>
        <w:t xml:space="preserve">additionally to </w:t>
      </w:r>
      <w:r w:rsidR="00604717" w:rsidRPr="00BC3B35">
        <w:rPr>
          <w:rFonts w:ascii="Arial" w:hAnsi="Arial" w:cs="Arial"/>
          <w:lang w:val="en-US" w:eastAsia="sv-SE"/>
        </w:rPr>
        <w:t>Question</w:t>
      </w:r>
      <w:r w:rsidR="00154DFB" w:rsidRPr="00BC3B35">
        <w:rPr>
          <w:rFonts w:ascii="Arial" w:hAnsi="Arial" w:cs="Arial"/>
          <w:lang w:val="en-US" w:eastAsia="sv-SE"/>
        </w:rPr>
        <w:t>s</w:t>
      </w:r>
      <w:r w:rsidR="00604717" w:rsidRPr="00BC3B35">
        <w:rPr>
          <w:rFonts w:ascii="Arial" w:hAnsi="Arial" w:cs="Arial"/>
          <w:lang w:val="en-US" w:eastAsia="sv-SE"/>
        </w:rPr>
        <w:t xml:space="preserve"> </w:t>
      </w:r>
      <w:r w:rsidR="00154DFB" w:rsidRPr="00BC3B35">
        <w:rPr>
          <w:rFonts w:ascii="Arial" w:hAnsi="Arial" w:cs="Arial"/>
          <w:lang w:val="en-US" w:eastAsia="sv-SE"/>
        </w:rPr>
        <w:t>Q</w:t>
      </w:r>
      <w:r w:rsidR="00604717" w:rsidRPr="00BC3B35">
        <w:rPr>
          <w:rFonts w:ascii="Arial" w:hAnsi="Arial" w:cs="Arial"/>
          <w:lang w:val="en-US" w:eastAsia="sv-SE"/>
        </w:rPr>
        <w:t xml:space="preserve">5 and Q8 </w:t>
      </w:r>
      <w:r w:rsidR="00154DFB" w:rsidRPr="00BC3B35">
        <w:rPr>
          <w:rFonts w:ascii="Arial" w:hAnsi="Arial" w:cs="Arial"/>
          <w:lang w:val="en-US" w:eastAsia="sv-SE"/>
        </w:rPr>
        <w:t xml:space="preserve">not included </w:t>
      </w:r>
      <w:r w:rsidR="00604717" w:rsidRPr="00BC3B35">
        <w:rPr>
          <w:rFonts w:ascii="Arial" w:hAnsi="Arial" w:cs="Arial"/>
          <w:lang w:val="en-US" w:eastAsia="sv-SE"/>
        </w:rPr>
        <w:t xml:space="preserve">in the previous </w:t>
      </w:r>
      <w:r w:rsidR="00154DFB" w:rsidRPr="00BC3B35">
        <w:rPr>
          <w:rFonts w:ascii="Arial" w:hAnsi="Arial" w:cs="Arial"/>
          <w:lang w:val="en-US" w:eastAsia="sv-SE"/>
        </w:rPr>
        <w:t xml:space="preserve">RAN1 </w:t>
      </w:r>
      <w:proofErr w:type="gramStart"/>
      <w:r w:rsidR="00604717" w:rsidRPr="00BC3B35">
        <w:rPr>
          <w:rFonts w:ascii="Arial" w:hAnsi="Arial" w:cs="Arial"/>
          <w:lang w:val="en-US" w:eastAsia="sv-SE"/>
        </w:rPr>
        <w:t>reply</w:t>
      </w:r>
      <w:proofErr w:type="gramEnd"/>
      <w:r w:rsidR="00604717" w:rsidRPr="00BC3B35">
        <w:rPr>
          <w:rFonts w:ascii="Arial" w:hAnsi="Arial" w:cs="Arial"/>
          <w:lang w:val="en-US" w:eastAsia="sv-SE"/>
        </w:rPr>
        <w:t xml:space="preserve"> LS (R1-2504905).</w:t>
      </w:r>
    </w:p>
    <w:p w14:paraId="1D324DEA" w14:textId="2F84FF86" w:rsidR="00073BEC" w:rsidRDefault="00073BEC">
      <w:pPr>
        <w:spacing w:after="120"/>
        <w:rPr>
          <w:rFonts w:ascii="Arial" w:hAnsi="Arial" w:cs="Arial"/>
          <w:bCs/>
        </w:rPr>
      </w:pPr>
    </w:p>
    <w:p w14:paraId="19DB2FD6" w14:textId="77777777" w:rsidR="00876260" w:rsidRDefault="00876260">
      <w:pPr>
        <w:spacing w:after="120"/>
        <w:rPr>
          <w:rFonts w:ascii="Arial" w:hAnsi="Arial" w:cs="Arial"/>
        </w:rPr>
      </w:pP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meetings</w:t>
      </w:r>
      <w:proofErr w:type="gramEnd"/>
    </w:p>
    <w:p w14:paraId="6F6F6692" w14:textId="5CC3CD6C" w:rsidR="00876260" w:rsidRDefault="00876260" w:rsidP="008762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#122bis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13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October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 xml:space="preserve">             Prague, CZ</w:t>
      </w:r>
    </w:p>
    <w:p w14:paraId="7259A4E7" w14:textId="7B26BE72" w:rsidR="00424543" w:rsidRDefault="00424543" w:rsidP="00424543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#123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21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 xml:space="preserve">             Dallas, US</w:t>
      </w:r>
    </w:p>
    <w:p w14:paraId="1C706C3F" w14:textId="77777777" w:rsidR="00424543" w:rsidRDefault="00424543" w:rsidP="00876260">
      <w:pPr>
        <w:rPr>
          <w:rFonts w:ascii="Arial" w:eastAsia="DengXian" w:hAnsi="Arial" w:cs="Arial"/>
        </w:rPr>
      </w:pPr>
    </w:p>
    <w:p w14:paraId="4C7B453F" w14:textId="77777777" w:rsidR="00876260" w:rsidRPr="001B0D5E" w:rsidRDefault="00876260">
      <w:pPr>
        <w:rPr>
          <w:rFonts w:ascii="Arial" w:eastAsia="DengXian" w:hAnsi="Arial" w:cs="Arial"/>
        </w:rPr>
      </w:pPr>
    </w:p>
    <w:sectPr w:rsidR="00876260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39B4" w14:textId="77777777" w:rsidR="005F5048" w:rsidRDefault="005F5048">
      <w:pPr>
        <w:spacing w:after="0"/>
      </w:pPr>
      <w:r>
        <w:separator/>
      </w:r>
    </w:p>
  </w:endnote>
  <w:endnote w:type="continuationSeparator" w:id="0">
    <w:p w14:paraId="72D60E00" w14:textId="77777777" w:rsidR="005F5048" w:rsidRDefault="005F50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026D6" w14:textId="77777777" w:rsidR="005F5048" w:rsidRDefault="005F5048">
      <w:pPr>
        <w:spacing w:after="0"/>
      </w:pPr>
      <w:r>
        <w:separator/>
      </w:r>
    </w:p>
  </w:footnote>
  <w:footnote w:type="continuationSeparator" w:id="0">
    <w:p w14:paraId="4D8C09E0" w14:textId="77777777" w:rsidR="005F5048" w:rsidRDefault="005F50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1E7"/>
    <w:multiLevelType w:val="hybridMultilevel"/>
    <w:tmpl w:val="8946A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655D49"/>
    <w:multiLevelType w:val="hybridMultilevel"/>
    <w:tmpl w:val="26748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5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2"/>
  </w:num>
  <w:num w:numId="2" w16cid:durableId="715546719">
    <w:abstractNumId w:val="14"/>
  </w:num>
  <w:num w:numId="3" w16cid:durableId="1336110688">
    <w:abstractNumId w:val="18"/>
  </w:num>
  <w:num w:numId="4" w16cid:durableId="1168903880">
    <w:abstractNumId w:val="5"/>
  </w:num>
  <w:num w:numId="5" w16cid:durableId="1665275238">
    <w:abstractNumId w:val="27"/>
  </w:num>
  <w:num w:numId="6" w16cid:durableId="1691450520">
    <w:abstractNumId w:val="19"/>
  </w:num>
  <w:num w:numId="7" w16cid:durableId="1527324882">
    <w:abstractNumId w:val="21"/>
  </w:num>
  <w:num w:numId="8" w16cid:durableId="1357468024">
    <w:abstractNumId w:val="23"/>
  </w:num>
  <w:num w:numId="9" w16cid:durableId="474444759">
    <w:abstractNumId w:val="1"/>
  </w:num>
  <w:num w:numId="10" w16cid:durableId="827328410">
    <w:abstractNumId w:val="26"/>
  </w:num>
  <w:num w:numId="11" w16cid:durableId="1991864569">
    <w:abstractNumId w:val="13"/>
  </w:num>
  <w:num w:numId="12" w16cid:durableId="1306272676">
    <w:abstractNumId w:val="16"/>
  </w:num>
  <w:num w:numId="13" w16cid:durableId="756175328">
    <w:abstractNumId w:val="10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5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1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2"/>
  </w:num>
  <w:num w:numId="25" w16cid:durableId="1190951995">
    <w:abstractNumId w:val="20"/>
  </w:num>
  <w:num w:numId="26" w16cid:durableId="1516653104">
    <w:abstractNumId w:val="11"/>
  </w:num>
  <w:num w:numId="27" w16cid:durableId="3098687">
    <w:abstractNumId w:val="24"/>
  </w:num>
  <w:num w:numId="28" w16cid:durableId="1527329014">
    <w:abstractNumId w:val="25"/>
  </w:num>
  <w:num w:numId="29" w16cid:durableId="1689792052">
    <w:abstractNumId w:val="17"/>
  </w:num>
  <w:num w:numId="30" w16cid:durableId="235170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698C"/>
    <w:rsid w:val="00030579"/>
    <w:rsid w:val="00032198"/>
    <w:rsid w:val="000325BF"/>
    <w:rsid w:val="00033F31"/>
    <w:rsid w:val="00035ACA"/>
    <w:rsid w:val="0004223F"/>
    <w:rsid w:val="000462B0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0F6CD7"/>
    <w:rsid w:val="00102574"/>
    <w:rsid w:val="00105DFB"/>
    <w:rsid w:val="001062D1"/>
    <w:rsid w:val="00124F26"/>
    <w:rsid w:val="00130C3A"/>
    <w:rsid w:val="001353F5"/>
    <w:rsid w:val="001412C9"/>
    <w:rsid w:val="00141B6D"/>
    <w:rsid w:val="0015057F"/>
    <w:rsid w:val="001533B0"/>
    <w:rsid w:val="00154DFB"/>
    <w:rsid w:val="00175648"/>
    <w:rsid w:val="00176A38"/>
    <w:rsid w:val="001A1976"/>
    <w:rsid w:val="001A55C3"/>
    <w:rsid w:val="001B0D5E"/>
    <w:rsid w:val="001B1DB9"/>
    <w:rsid w:val="001B3F79"/>
    <w:rsid w:val="001C1A7F"/>
    <w:rsid w:val="001D22B0"/>
    <w:rsid w:val="001E7032"/>
    <w:rsid w:val="001F5A5B"/>
    <w:rsid w:val="00200B74"/>
    <w:rsid w:val="00201E23"/>
    <w:rsid w:val="00202842"/>
    <w:rsid w:val="00204BD5"/>
    <w:rsid w:val="002117A3"/>
    <w:rsid w:val="002134CE"/>
    <w:rsid w:val="0021584D"/>
    <w:rsid w:val="00247E55"/>
    <w:rsid w:val="00252C95"/>
    <w:rsid w:val="002537D2"/>
    <w:rsid w:val="0025760B"/>
    <w:rsid w:val="002659A1"/>
    <w:rsid w:val="002667C1"/>
    <w:rsid w:val="002668F3"/>
    <w:rsid w:val="002803B8"/>
    <w:rsid w:val="0028739C"/>
    <w:rsid w:val="002C6431"/>
    <w:rsid w:val="002C6840"/>
    <w:rsid w:val="002C7783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5118D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B0221"/>
    <w:rsid w:val="003C35D8"/>
    <w:rsid w:val="003C3E82"/>
    <w:rsid w:val="003C643D"/>
    <w:rsid w:val="003D1870"/>
    <w:rsid w:val="003D43DC"/>
    <w:rsid w:val="003E0EF6"/>
    <w:rsid w:val="003E4508"/>
    <w:rsid w:val="003E6193"/>
    <w:rsid w:val="003F4265"/>
    <w:rsid w:val="003F56BD"/>
    <w:rsid w:val="003F5D10"/>
    <w:rsid w:val="003F6751"/>
    <w:rsid w:val="00402E0F"/>
    <w:rsid w:val="00412809"/>
    <w:rsid w:val="00424543"/>
    <w:rsid w:val="00424AD2"/>
    <w:rsid w:val="00433500"/>
    <w:rsid w:val="00433F71"/>
    <w:rsid w:val="00440D43"/>
    <w:rsid w:val="004415C3"/>
    <w:rsid w:val="00442349"/>
    <w:rsid w:val="004462A1"/>
    <w:rsid w:val="0044758D"/>
    <w:rsid w:val="00450D6F"/>
    <w:rsid w:val="004513A5"/>
    <w:rsid w:val="004525F5"/>
    <w:rsid w:val="00454584"/>
    <w:rsid w:val="004730D6"/>
    <w:rsid w:val="00477A56"/>
    <w:rsid w:val="00497C5B"/>
    <w:rsid w:val="004A3539"/>
    <w:rsid w:val="004A45A8"/>
    <w:rsid w:val="004B5154"/>
    <w:rsid w:val="004B770E"/>
    <w:rsid w:val="004C05C2"/>
    <w:rsid w:val="004C7971"/>
    <w:rsid w:val="004D5EE5"/>
    <w:rsid w:val="004E3939"/>
    <w:rsid w:val="004E5F02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930AF"/>
    <w:rsid w:val="00597E31"/>
    <w:rsid w:val="005A5A0D"/>
    <w:rsid w:val="005A79B2"/>
    <w:rsid w:val="005C332D"/>
    <w:rsid w:val="005D273A"/>
    <w:rsid w:val="005D276E"/>
    <w:rsid w:val="005D2F2C"/>
    <w:rsid w:val="005D367E"/>
    <w:rsid w:val="005D7724"/>
    <w:rsid w:val="005F5048"/>
    <w:rsid w:val="00604717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C3600"/>
    <w:rsid w:val="006C664A"/>
    <w:rsid w:val="006D5616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3EFF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416B8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C77A5"/>
    <w:rsid w:val="008D3BE4"/>
    <w:rsid w:val="008D6C56"/>
    <w:rsid w:val="008D772F"/>
    <w:rsid w:val="008E366D"/>
    <w:rsid w:val="008E6268"/>
    <w:rsid w:val="008F79D2"/>
    <w:rsid w:val="009144A6"/>
    <w:rsid w:val="00915EB1"/>
    <w:rsid w:val="0091714C"/>
    <w:rsid w:val="00926434"/>
    <w:rsid w:val="009326B8"/>
    <w:rsid w:val="00941DB1"/>
    <w:rsid w:val="009470E8"/>
    <w:rsid w:val="00980940"/>
    <w:rsid w:val="00987BF0"/>
    <w:rsid w:val="0099764C"/>
    <w:rsid w:val="009A2792"/>
    <w:rsid w:val="009B6372"/>
    <w:rsid w:val="009C0784"/>
    <w:rsid w:val="009C56F2"/>
    <w:rsid w:val="009D0C47"/>
    <w:rsid w:val="009E4739"/>
    <w:rsid w:val="009E50AB"/>
    <w:rsid w:val="009F491F"/>
    <w:rsid w:val="009F65DE"/>
    <w:rsid w:val="00A12B85"/>
    <w:rsid w:val="00A1348B"/>
    <w:rsid w:val="00A22ACF"/>
    <w:rsid w:val="00A255FA"/>
    <w:rsid w:val="00A343D6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54D"/>
    <w:rsid w:val="00AB5D42"/>
    <w:rsid w:val="00AC0AC5"/>
    <w:rsid w:val="00AC201B"/>
    <w:rsid w:val="00AC6CD8"/>
    <w:rsid w:val="00AD20B3"/>
    <w:rsid w:val="00AD3812"/>
    <w:rsid w:val="00AE51C2"/>
    <w:rsid w:val="00B052E5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C3B35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3B53"/>
    <w:rsid w:val="00CD568D"/>
    <w:rsid w:val="00CD71A4"/>
    <w:rsid w:val="00CE5A36"/>
    <w:rsid w:val="00CF6087"/>
    <w:rsid w:val="00D12DEA"/>
    <w:rsid w:val="00D16FE4"/>
    <w:rsid w:val="00D174E9"/>
    <w:rsid w:val="00D218EB"/>
    <w:rsid w:val="00D23AE2"/>
    <w:rsid w:val="00D3204F"/>
    <w:rsid w:val="00D45DEC"/>
    <w:rsid w:val="00D50787"/>
    <w:rsid w:val="00D50CB6"/>
    <w:rsid w:val="00D55649"/>
    <w:rsid w:val="00D57BBC"/>
    <w:rsid w:val="00D71EFE"/>
    <w:rsid w:val="00D8118C"/>
    <w:rsid w:val="00D91588"/>
    <w:rsid w:val="00DA5DC7"/>
    <w:rsid w:val="00DA746F"/>
    <w:rsid w:val="00DC1258"/>
    <w:rsid w:val="00DD6251"/>
    <w:rsid w:val="00DD6B57"/>
    <w:rsid w:val="00DD7827"/>
    <w:rsid w:val="00DE00FB"/>
    <w:rsid w:val="00DF16A6"/>
    <w:rsid w:val="00DF2EB7"/>
    <w:rsid w:val="00E0221E"/>
    <w:rsid w:val="00E05777"/>
    <w:rsid w:val="00E2146B"/>
    <w:rsid w:val="00E21530"/>
    <w:rsid w:val="00E25E3C"/>
    <w:rsid w:val="00E26478"/>
    <w:rsid w:val="00E3000A"/>
    <w:rsid w:val="00E3256C"/>
    <w:rsid w:val="00E3390D"/>
    <w:rsid w:val="00E42D42"/>
    <w:rsid w:val="00E46293"/>
    <w:rsid w:val="00E57172"/>
    <w:rsid w:val="00E65A7E"/>
    <w:rsid w:val="00E74472"/>
    <w:rsid w:val="00E829F4"/>
    <w:rsid w:val="00E94333"/>
    <w:rsid w:val="00E95399"/>
    <w:rsid w:val="00E961BC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23D6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20E2"/>
    <w:rsid w:val="00F83A48"/>
    <w:rsid w:val="00F866B4"/>
    <w:rsid w:val="00F92D48"/>
    <w:rsid w:val="00F9533F"/>
    <w:rsid w:val="00FA350E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424543"/>
    <w:pPr>
      <w:numPr>
        <w:numId w:val="27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Gilles Charbit</cp:lastModifiedBy>
  <cp:revision>54</cp:revision>
  <cp:lastPrinted>2002-04-23T07:10:00Z</cp:lastPrinted>
  <dcterms:created xsi:type="dcterms:W3CDTF">2025-04-11T03:06:00Z</dcterms:created>
  <dcterms:modified xsi:type="dcterms:W3CDTF">2025-08-29T03:08:00Z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